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6C1CF" w14:textId="77777777" w:rsidR="001B6F6D" w:rsidRDefault="001B6F6D" w:rsidP="001B6F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SWETTON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5255E735" w14:textId="77777777" w:rsidR="001B6F6D" w:rsidRDefault="001B6F6D" w:rsidP="001B6F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93C142" w14:textId="77777777" w:rsidR="001B6F6D" w:rsidRDefault="001B6F6D" w:rsidP="001B6F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69D51E" w14:textId="77777777" w:rsidR="001B6F6D" w:rsidRDefault="001B6F6D" w:rsidP="001B6F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3E21DF6D" w14:textId="77777777" w:rsidR="001B6F6D" w:rsidRDefault="001B6F6D" w:rsidP="001B6F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Warwickshire.</w:t>
      </w:r>
    </w:p>
    <w:p w14:paraId="3485386F" w14:textId="77777777" w:rsidR="001B6F6D" w:rsidRDefault="001B6F6D" w:rsidP="001B6F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75D2BA03" w14:textId="77777777" w:rsidR="001B6F6D" w:rsidRDefault="001B6F6D" w:rsidP="001B6F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36EE11" w14:textId="77777777" w:rsidR="001B6F6D" w:rsidRDefault="001B6F6D" w:rsidP="001B6F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57C815" w14:textId="77777777" w:rsidR="001B6F6D" w:rsidRPr="00680D2B" w:rsidRDefault="001B6F6D" w:rsidP="001B6F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2C3B5CD6" w14:textId="30A3B987" w:rsidR="00BA00AB" w:rsidRPr="001B6F6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B6F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0943D" w14:textId="77777777" w:rsidR="001B6F6D" w:rsidRDefault="001B6F6D" w:rsidP="009139A6">
      <w:r>
        <w:separator/>
      </w:r>
    </w:p>
  </w:endnote>
  <w:endnote w:type="continuationSeparator" w:id="0">
    <w:p w14:paraId="4648CE5F" w14:textId="77777777" w:rsidR="001B6F6D" w:rsidRDefault="001B6F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BE5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92D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B12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53CC1" w14:textId="77777777" w:rsidR="001B6F6D" w:rsidRDefault="001B6F6D" w:rsidP="009139A6">
      <w:r>
        <w:separator/>
      </w:r>
    </w:p>
  </w:footnote>
  <w:footnote w:type="continuationSeparator" w:id="0">
    <w:p w14:paraId="5DC23D01" w14:textId="77777777" w:rsidR="001B6F6D" w:rsidRDefault="001B6F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85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30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A47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F6D"/>
    <w:rsid w:val="000666E0"/>
    <w:rsid w:val="001B6F6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BF39C"/>
  <w15:chartTrackingRefBased/>
  <w15:docId w15:val="{5558261B-2AED-4FDB-8C7C-B0251A2E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2021-05-03T15:25:00Z</dcterms:created>
  <dcterms:modified xsi:type="dcterms:W3CDTF">2021-05-03T15:25:00Z</dcterms:modified>
</cp:coreProperties>
</file>